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65132A" w:rsidRPr="00FB13D7" w:rsidTr="003F067B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4439" w:rsidRDefault="00E54439" w:rsidP="003F067B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E54439" w:rsidRDefault="00E54439" w:rsidP="003F067B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65132A" w:rsidRPr="00FB13D7" w:rsidRDefault="00E54439" w:rsidP="003F067B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65132A" w:rsidRPr="00FB13D7" w:rsidTr="003F067B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2A" w:rsidRPr="00FB13D7" w:rsidRDefault="0065132A" w:rsidP="003F067B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B13D7">
              <w:rPr>
                <w:color w:val="000000"/>
                <w:sz w:val="18"/>
                <w:szCs w:val="18"/>
              </w:rPr>
              <w:t xml:space="preserve"> </w:t>
            </w:r>
            <w:r w:rsidRPr="00FB13D7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B13D7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B13D7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65132A" w:rsidRPr="00FB13D7" w:rsidTr="003F067B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2A" w:rsidRPr="00FB13D7" w:rsidRDefault="00004C80" w:rsidP="00004C80">
            <w:pPr>
              <w:jc w:val="center"/>
              <w:rPr>
                <w:color w:val="000000"/>
                <w:sz w:val="18"/>
                <w:szCs w:val="18"/>
              </w:rPr>
            </w:pPr>
            <w:r w:rsidRPr="00FB13D7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2A" w:rsidRPr="00FB13D7" w:rsidRDefault="00004C80" w:rsidP="00004C80">
            <w:pPr>
              <w:jc w:val="center"/>
              <w:rPr>
                <w:color w:val="000000"/>
                <w:sz w:val="18"/>
                <w:szCs w:val="18"/>
              </w:rPr>
            </w:pPr>
            <w:r w:rsidRPr="00FB13D7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65132A" w:rsidRPr="00FB13D7" w:rsidTr="003F067B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2A" w:rsidRPr="00FB13D7" w:rsidRDefault="00E54439" w:rsidP="003F06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2A" w:rsidRPr="00FB13D7" w:rsidRDefault="00E54439" w:rsidP="003F06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65132A" w:rsidRPr="00FB13D7" w:rsidRDefault="0065132A" w:rsidP="0065132A">
      <w:pPr>
        <w:pStyle w:val="1"/>
      </w:pPr>
    </w:p>
    <w:p w:rsidR="00FB001B" w:rsidRPr="00FB13D7" w:rsidRDefault="00367816" w:rsidP="00367816">
      <w:pPr>
        <w:pStyle w:val="1"/>
      </w:pPr>
      <w:r w:rsidRPr="00FB13D7">
        <w:t>ПРОТОКОЛ</w:t>
      </w:r>
      <w:r w:rsidR="00FB001B" w:rsidRPr="00FB13D7">
        <w:rPr>
          <w:caps/>
        </w:rPr>
        <w:br/>
      </w:r>
      <w:r w:rsidR="00F55AE4" w:rsidRPr="00FB13D7">
        <w:t xml:space="preserve">проведения исследований (испытаний) и измерений </w:t>
      </w:r>
      <w:r w:rsidR="00FF386A" w:rsidRPr="00FB13D7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FB13D7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13D7" w:rsidRDefault="00FB001B" w:rsidP="00367816">
            <w:r w:rsidRPr="00FB13D7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13D7" w:rsidRDefault="00344C9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50- Х - 2327/2020/СОУТ</w:t>
            </w:r>
          </w:p>
        </w:tc>
      </w:tr>
      <w:tr w:rsidR="00FB001B" w:rsidRPr="00FB13D7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13D7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13D7" w:rsidRDefault="00FB001B" w:rsidP="00883461">
            <w:pPr>
              <w:pStyle w:val="a9"/>
              <w:rPr>
                <w:bCs/>
              </w:rPr>
            </w:pPr>
            <w:r w:rsidRPr="00FB13D7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FB13D7" w:rsidRDefault="00FD2BA8" w:rsidP="00AD14A4">
      <w:r w:rsidRPr="00FB13D7">
        <w:rPr>
          <w:rStyle w:val="a7"/>
        </w:rPr>
        <w:t xml:space="preserve">1. </w:t>
      </w:r>
      <w:r w:rsidR="00FB001B" w:rsidRPr="00FB13D7">
        <w:rPr>
          <w:rStyle w:val="a7"/>
        </w:rPr>
        <w:t xml:space="preserve">Дата проведения </w:t>
      </w:r>
      <w:r w:rsidR="00367816" w:rsidRPr="00FB13D7">
        <w:rPr>
          <w:rStyle w:val="a7"/>
        </w:rPr>
        <w:t xml:space="preserve">измерений </w:t>
      </w:r>
      <w:r w:rsidR="00234932" w:rsidRPr="00FB13D7">
        <w:rPr>
          <w:rStyle w:val="a7"/>
        </w:rPr>
        <w:t>(</w:t>
      </w:r>
      <w:r w:rsidR="00367816" w:rsidRPr="00FB13D7">
        <w:rPr>
          <w:rStyle w:val="a7"/>
        </w:rPr>
        <w:t>оценки</w:t>
      </w:r>
      <w:r w:rsidR="00234932" w:rsidRPr="00FB13D7">
        <w:rPr>
          <w:rStyle w:val="a7"/>
        </w:rPr>
        <w:t>):</w:t>
      </w:r>
      <w:r w:rsidR="00234932" w:rsidRPr="00FB13D7">
        <w:t xml:space="preserve"> </w:t>
      </w:r>
      <w:r w:rsidR="00705D4A">
        <w:fldChar w:fldCharType="begin"/>
      </w:r>
      <w:r w:rsidR="00705D4A">
        <w:instrText xml:space="preserve"> DOCVARIABLE izm_date \* MERGEFORMAT </w:instrText>
      </w:r>
      <w:r w:rsidR="00705D4A">
        <w:fldChar w:fldCharType="separate"/>
      </w:r>
      <w:r w:rsidR="00EE60F5">
        <w:t xml:space="preserve">03.11.2020 </w:t>
      </w:r>
      <w:r w:rsidR="00705D4A">
        <w:fldChar w:fldCharType="end"/>
      </w:r>
    </w:p>
    <w:p w:rsidR="0063641C" w:rsidRPr="00FB13D7" w:rsidRDefault="0063641C" w:rsidP="0063641C">
      <w:pPr>
        <w:pStyle w:val="a6"/>
      </w:pPr>
      <w:r w:rsidRPr="00FB13D7">
        <w:t>2. Сведения о работодателе:</w:t>
      </w:r>
    </w:p>
    <w:p w:rsidR="0063641C" w:rsidRPr="00FB13D7" w:rsidRDefault="0063641C" w:rsidP="0063641C">
      <w:r w:rsidRPr="00FB13D7">
        <w:t>2.1. Наименование работодателя:</w:t>
      </w:r>
      <w:r w:rsidRPr="00FB13D7">
        <w:rPr>
          <w:rStyle w:val="aa"/>
        </w:rPr>
        <w:t xml:space="preserve"> </w:t>
      </w:r>
      <w:r w:rsidRPr="00FB13D7">
        <w:rPr>
          <w:rStyle w:val="aa"/>
        </w:rPr>
        <w:fldChar w:fldCharType="begin"/>
      </w:r>
      <w:r w:rsidRPr="00FB13D7">
        <w:rPr>
          <w:rStyle w:val="aa"/>
        </w:rPr>
        <w:instrText xml:space="preserve"> DOCVARIABLE rbtd_name \* MERGEFORMAT </w:instrText>
      </w:r>
      <w:r w:rsidRPr="00FB13D7">
        <w:rPr>
          <w:rStyle w:val="aa"/>
        </w:rPr>
        <w:fldChar w:fldCharType="separate"/>
      </w:r>
      <w:r w:rsidR="00344C98" w:rsidRPr="00344C98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FB13D7">
        <w:rPr>
          <w:rStyle w:val="aa"/>
        </w:rPr>
        <w:fldChar w:fldCharType="end"/>
      </w:r>
      <w:r w:rsidRPr="00FB13D7">
        <w:rPr>
          <w:rStyle w:val="aa"/>
        </w:rPr>
        <w:t> </w:t>
      </w:r>
    </w:p>
    <w:p w:rsidR="0063641C" w:rsidRPr="00FB13D7" w:rsidRDefault="0063641C" w:rsidP="0063641C">
      <w:r w:rsidRPr="00FB13D7">
        <w:t>2.2. Место нахождения и место осуществления деятельности работодателя:</w:t>
      </w:r>
      <w:r w:rsidRPr="00FB13D7">
        <w:rPr>
          <w:rStyle w:val="aa"/>
        </w:rPr>
        <w:t xml:space="preserve"> </w:t>
      </w:r>
      <w:r w:rsidRPr="00FB13D7">
        <w:rPr>
          <w:rStyle w:val="aa"/>
        </w:rPr>
        <w:fldChar w:fldCharType="begin"/>
      </w:r>
      <w:r w:rsidRPr="00FB13D7">
        <w:rPr>
          <w:rStyle w:val="aa"/>
        </w:rPr>
        <w:instrText xml:space="preserve"> DOCVARIABLE rbtd_adr \* MERGEFORMAT </w:instrText>
      </w:r>
      <w:r w:rsidRPr="00FB13D7">
        <w:rPr>
          <w:rStyle w:val="aa"/>
        </w:rPr>
        <w:fldChar w:fldCharType="separate"/>
      </w:r>
      <w:r w:rsidR="00344C98" w:rsidRPr="00344C98">
        <w:rPr>
          <w:rStyle w:val="aa"/>
        </w:rPr>
        <w:t xml:space="preserve">296440, Республика Крым, Черноморский район, с. Оленевка, ул. Ленина, д. 39 </w:t>
      </w:r>
      <w:r w:rsidRPr="00FB13D7">
        <w:rPr>
          <w:rStyle w:val="aa"/>
        </w:rPr>
        <w:fldChar w:fldCharType="end"/>
      </w:r>
      <w:r w:rsidRPr="00FB13D7">
        <w:rPr>
          <w:rStyle w:val="aa"/>
        </w:rPr>
        <w:t> </w:t>
      </w:r>
    </w:p>
    <w:p w:rsidR="0063641C" w:rsidRPr="00FB13D7" w:rsidRDefault="0063641C" w:rsidP="0063641C">
      <w:r w:rsidRPr="00FB13D7">
        <w:t>2.3. Наименование структурного подразделения:</w:t>
      </w:r>
      <w:r w:rsidRPr="00FB13D7">
        <w:rPr>
          <w:rStyle w:val="aa"/>
        </w:rPr>
        <w:t xml:space="preserve"> </w:t>
      </w:r>
      <w:r w:rsidRPr="00FB13D7">
        <w:rPr>
          <w:rStyle w:val="aa"/>
        </w:rPr>
        <w:fldChar w:fldCharType="begin"/>
      </w:r>
      <w:r w:rsidRPr="00FB13D7">
        <w:rPr>
          <w:rStyle w:val="aa"/>
        </w:rPr>
        <w:instrText xml:space="preserve"> DOCVARIABLE ceh_info \* MERGEFORMAT </w:instrText>
      </w:r>
      <w:r w:rsidRPr="00FB13D7">
        <w:rPr>
          <w:rStyle w:val="aa"/>
        </w:rPr>
        <w:fldChar w:fldCharType="separate"/>
      </w:r>
      <w:r w:rsidR="00344C98" w:rsidRPr="00344C98">
        <w:rPr>
          <w:rStyle w:val="aa"/>
        </w:rPr>
        <w:t xml:space="preserve"> Обслуживающий персонал, МБОУ «Оленевская средняя школа», с. Оленевка, ул. Ленина, 39</w:t>
      </w:r>
      <w:r w:rsidRPr="00FB13D7">
        <w:rPr>
          <w:rStyle w:val="aa"/>
        </w:rPr>
        <w:fldChar w:fldCharType="end"/>
      </w:r>
      <w:r w:rsidRPr="00FB13D7">
        <w:rPr>
          <w:rStyle w:val="aa"/>
        </w:rPr>
        <w:t> </w:t>
      </w:r>
    </w:p>
    <w:p w:rsidR="0063641C" w:rsidRPr="00FB13D7" w:rsidRDefault="0063641C" w:rsidP="0063641C">
      <w:pPr>
        <w:pStyle w:val="a6"/>
      </w:pPr>
      <w:r w:rsidRPr="00FB13D7">
        <w:t>3. Сведения о рабочем месте:</w:t>
      </w:r>
    </w:p>
    <w:p w:rsidR="0063641C" w:rsidRPr="00FB13D7" w:rsidRDefault="0063641C" w:rsidP="0063641C">
      <w:r w:rsidRPr="00FB13D7">
        <w:t>3.1. Номер рабочего места:</w:t>
      </w:r>
      <w:r w:rsidRPr="00FB13D7">
        <w:rPr>
          <w:rStyle w:val="aa"/>
        </w:rPr>
        <w:t xml:space="preserve"> </w:t>
      </w:r>
      <w:r w:rsidRPr="00FB13D7">
        <w:rPr>
          <w:u w:val="single"/>
        </w:rPr>
        <w:fldChar w:fldCharType="begin"/>
      </w:r>
      <w:r w:rsidRPr="00FB13D7">
        <w:rPr>
          <w:u w:val="single"/>
        </w:rPr>
        <w:instrText xml:space="preserve"> DOCVARIABLE rm_number \* MERGEFORMAT </w:instrText>
      </w:r>
      <w:r w:rsidRPr="00FB13D7">
        <w:rPr>
          <w:u w:val="single"/>
        </w:rPr>
        <w:fldChar w:fldCharType="separate"/>
      </w:r>
      <w:r w:rsidR="00344C98">
        <w:rPr>
          <w:u w:val="single"/>
        </w:rPr>
        <w:t xml:space="preserve"> 50</w:t>
      </w:r>
      <w:r w:rsidRPr="00FB13D7">
        <w:rPr>
          <w:u w:val="single"/>
        </w:rPr>
        <w:fldChar w:fldCharType="end"/>
      </w:r>
      <w:r w:rsidRPr="00FB13D7">
        <w:rPr>
          <w:rStyle w:val="aa"/>
        </w:rPr>
        <w:t> </w:t>
      </w:r>
    </w:p>
    <w:p w:rsidR="0063641C" w:rsidRPr="00FB13D7" w:rsidRDefault="0063641C" w:rsidP="0063641C">
      <w:r w:rsidRPr="00FB13D7">
        <w:t>3.2. Наименование рабочего места:</w:t>
      </w:r>
      <w:r w:rsidRPr="00FB13D7">
        <w:rPr>
          <w:rStyle w:val="aa"/>
        </w:rPr>
        <w:t xml:space="preserve"> </w:t>
      </w:r>
      <w:r w:rsidRPr="00FB13D7">
        <w:rPr>
          <w:rStyle w:val="aa"/>
        </w:rPr>
        <w:fldChar w:fldCharType="begin"/>
      </w:r>
      <w:r w:rsidRPr="00FB13D7">
        <w:rPr>
          <w:rStyle w:val="aa"/>
        </w:rPr>
        <w:instrText xml:space="preserve"> DOCVARIABLE rm_name \* MERGEFORMAT </w:instrText>
      </w:r>
      <w:r w:rsidRPr="00FB13D7">
        <w:rPr>
          <w:rStyle w:val="aa"/>
        </w:rPr>
        <w:fldChar w:fldCharType="separate"/>
      </w:r>
      <w:r w:rsidR="00344C98" w:rsidRPr="00344C98">
        <w:rPr>
          <w:rStyle w:val="aa"/>
        </w:rPr>
        <w:t xml:space="preserve"> Кочегар, 3 разряд </w:t>
      </w:r>
      <w:r w:rsidRPr="00FB13D7">
        <w:rPr>
          <w:rStyle w:val="aa"/>
        </w:rPr>
        <w:fldChar w:fldCharType="end"/>
      </w:r>
    </w:p>
    <w:p w:rsidR="0063641C" w:rsidRPr="00FB13D7" w:rsidRDefault="0063641C" w:rsidP="0063641C">
      <w:r w:rsidRPr="00FB13D7">
        <w:t>3.3. Код по ОК 016-94:</w:t>
      </w:r>
      <w:r w:rsidRPr="00FB13D7">
        <w:rPr>
          <w:rStyle w:val="aa"/>
        </w:rPr>
        <w:t xml:space="preserve"> </w:t>
      </w:r>
      <w:r w:rsidRPr="00FB13D7">
        <w:rPr>
          <w:rStyle w:val="aa"/>
        </w:rPr>
        <w:fldChar w:fldCharType="begin"/>
      </w:r>
      <w:r w:rsidRPr="00FB13D7">
        <w:rPr>
          <w:rStyle w:val="aa"/>
        </w:rPr>
        <w:instrText xml:space="preserve"> DOCVARIABLE codeok \* MERGEFORMAT </w:instrText>
      </w:r>
      <w:r w:rsidRPr="00FB13D7">
        <w:rPr>
          <w:rStyle w:val="aa"/>
        </w:rPr>
        <w:fldChar w:fldCharType="separate"/>
      </w:r>
      <w:r w:rsidR="00344C98" w:rsidRPr="00344C98">
        <w:rPr>
          <w:rStyle w:val="aa"/>
        </w:rPr>
        <w:t xml:space="preserve"> 13786 </w:t>
      </w:r>
      <w:r w:rsidRPr="00FB13D7">
        <w:rPr>
          <w:rStyle w:val="aa"/>
        </w:rPr>
        <w:fldChar w:fldCharType="end"/>
      </w:r>
      <w:r w:rsidRPr="00FB13D7">
        <w:rPr>
          <w:rStyle w:val="aa"/>
        </w:rPr>
        <w:t> </w:t>
      </w:r>
    </w:p>
    <w:p w:rsidR="00FB13D7" w:rsidRPr="00964D45" w:rsidRDefault="00FB13D7" w:rsidP="00FB13D7">
      <w:pPr>
        <w:pStyle w:val="a6"/>
      </w:pPr>
      <w:r>
        <w:t>4</w:t>
      </w:r>
      <w:r w:rsidRPr="00234932">
        <w:t>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0"/>
        <w:gridCol w:w="1231"/>
        <w:gridCol w:w="1487"/>
        <w:gridCol w:w="1275"/>
        <w:gridCol w:w="1454"/>
        <w:gridCol w:w="1454"/>
      </w:tblGrid>
      <w:tr w:rsidR="00FB13D7" w:rsidRPr="00376915" w:rsidTr="002C54B9">
        <w:trPr>
          <w:jc w:val="center"/>
        </w:trPr>
        <w:tc>
          <w:tcPr>
            <w:tcW w:w="3520" w:type="dxa"/>
            <w:shd w:val="clear" w:color="auto" w:fill="auto"/>
            <w:vAlign w:val="center"/>
          </w:tcPr>
          <w:p w:rsidR="00FB13D7" w:rsidRPr="00376915" w:rsidRDefault="00FB13D7" w:rsidP="002C54B9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376915">
              <w:t>Наименование средства измерения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FB13D7" w:rsidRPr="00376915" w:rsidRDefault="00FB13D7" w:rsidP="002C54B9">
            <w:pPr>
              <w:pStyle w:val="a8"/>
            </w:pPr>
            <w:bookmarkStart w:id="5" w:name="si_factory_num"/>
            <w:bookmarkEnd w:id="5"/>
            <w:r w:rsidRPr="00376915">
              <w:t>Заводской номер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FB13D7" w:rsidRPr="00376915" w:rsidRDefault="00FB13D7" w:rsidP="002C54B9">
            <w:pPr>
              <w:pStyle w:val="a8"/>
            </w:pPr>
            <w:bookmarkStart w:id="6" w:name="si_sertif"/>
            <w:bookmarkEnd w:id="6"/>
            <w:r>
              <w:t>Сведения о поверке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B13D7" w:rsidRPr="00376915" w:rsidRDefault="00FB13D7" w:rsidP="002C54B9">
            <w:pPr>
              <w:pStyle w:val="a8"/>
            </w:pPr>
            <w:bookmarkStart w:id="7" w:name="si_date"/>
            <w:bookmarkEnd w:id="7"/>
            <w:r>
              <w:t>Действие поверки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FB13D7" w:rsidRPr="002C54B9" w:rsidRDefault="00FB13D7" w:rsidP="002C54B9">
            <w:pPr>
              <w:pStyle w:val="a8"/>
              <w:rPr>
                <w:lang w:val="en-US"/>
              </w:rPr>
            </w:pPr>
            <w:bookmarkStart w:id="8" w:name="si_err"/>
            <w:bookmarkEnd w:id="8"/>
            <w:r w:rsidRPr="004F614B">
              <w:t>Погрешность измерения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FB13D7" w:rsidRPr="002C54B9" w:rsidRDefault="00FB13D7" w:rsidP="002C54B9">
            <w:pPr>
              <w:pStyle w:val="a8"/>
              <w:rPr>
                <w:lang w:val="en-US"/>
              </w:rPr>
            </w:pPr>
            <w:bookmarkStart w:id="9" w:name="si_cond_sv"/>
            <w:bookmarkEnd w:id="9"/>
            <w:r>
              <w:t>Условия эксплуатации</w:t>
            </w:r>
          </w:p>
        </w:tc>
      </w:tr>
      <w:tr w:rsidR="00EE60F5" w:rsidRPr="00376915" w:rsidTr="002C54B9">
        <w:trPr>
          <w:jc w:val="center"/>
        </w:trPr>
        <w:tc>
          <w:tcPr>
            <w:tcW w:w="3520" w:type="dxa"/>
            <w:shd w:val="clear" w:color="auto" w:fill="auto"/>
            <w:vAlign w:val="center"/>
          </w:tcPr>
          <w:p w:rsidR="00EE60F5" w:rsidRPr="00376915" w:rsidRDefault="00EE60F5" w:rsidP="00EE60F5">
            <w:pPr>
              <w:pStyle w:val="a8"/>
              <w:jc w:val="left"/>
            </w:pPr>
            <w:r>
              <w:t>Ручной насос-пробоотборник "НП-3М"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EE60F5" w:rsidRPr="00376915" w:rsidRDefault="00EE60F5" w:rsidP="002C54B9">
            <w:pPr>
              <w:pStyle w:val="a8"/>
            </w:pPr>
            <w:r>
              <w:t>472.4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EE60F5" w:rsidRDefault="00EE60F5" w:rsidP="002C54B9">
            <w:pPr>
              <w:pStyle w:val="a8"/>
            </w:pPr>
            <w:r>
              <w:t>05.63.0086.20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60F5" w:rsidRDefault="00EE60F5" w:rsidP="002C54B9">
            <w:pPr>
              <w:pStyle w:val="a8"/>
            </w:pPr>
            <w:r>
              <w:t>17.02.2020-16.02.2021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EE60F5" w:rsidRPr="004F614B" w:rsidRDefault="00EE60F5" w:rsidP="002C54B9">
            <w:pPr>
              <w:pStyle w:val="a8"/>
            </w:pPr>
            <w:r>
              <w:t>±5%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EE60F5" w:rsidRDefault="00EE60F5" w:rsidP="002C54B9">
            <w:pPr>
              <w:pStyle w:val="a8"/>
            </w:pPr>
            <w:r>
              <w:t xml:space="preserve">- температура окружающей газовой среды от 10 до 40 ºС </w:t>
            </w:r>
          </w:p>
          <w:p w:rsidR="00EE60F5" w:rsidRDefault="00EE60F5" w:rsidP="002C54B9">
            <w:pPr>
              <w:pStyle w:val="a8"/>
            </w:pPr>
            <w:r>
              <w:t>- относительная влажность газовой среды не более 95 %</w:t>
            </w:r>
          </w:p>
          <w:p w:rsidR="00EE60F5" w:rsidRDefault="00EE60F5" w:rsidP="002C54B9">
            <w:pPr>
              <w:pStyle w:val="a8"/>
            </w:pPr>
            <w:r>
              <w:t>- атмосферное давление от 90,6 до 104 кПа</w:t>
            </w:r>
          </w:p>
        </w:tc>
      </w:tr>
      <w:tr w:rsidR="00EE60F5" w:rsidRPr="00376915" w:rsidTr="002C54B9">
        <w:trPr>
          <w:jc w:val="center"/>
        </w:trPr>
        <w:tc>
          <w:tcPr>
            <w:tcW w:w="3520" w:type="dxa"/>
            <w:shd w:val="clear" w:color="auto" w:fill="auto"/>
            <w:vAlign w:val="center"/>
          </w:tcPr>
          <w:p w:rsidR="00EE60F5" w:rsidRDefault="00EE60F5" w:rsidP="00EE60F5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EE60F5" w:rsidRDefault="00EE60F5" w:rsidP="002C54B9">
            <w:pPr>
              <w:pStyle w:val="a8"/>
            </w:pPr>
            <w:r>
              <w:t>0230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EE60F5" w:rsidRDefault="00EE60F5" w:rsidP="002C54B9">
            <w:pPr>
              <w:pStyle w:val="a8"/>
            </w:pPr>
            <w:r>
              <w:t>20014775015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60F5" w:rsidRDefault="00EE60F5" w:rsidP="002C54B9">
            <w:pPr>
              <w:pStyle w:val="a8"/>
            </w:pPr>
            <w:r>
              <w:t>26.10.2020-25.10.2021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EE60F5" w:rsidRDefault="00EE60F5" w:rsidP="002C54B9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EE60F5" w:rsidRDefault="00EE60F5" w:rsidP="002C54B9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  <w:tr w:rsidR="00EE60F5" w:rsidRPr="00376915" w:rsidTr="002C54B9">
        <w:trPr>
          <w:jc w:val="center"/>
        </w:trPr>
        <w:tc>
          <w:tcPr>
            <w:tcW w:w="3520" w:type="dxa"/>
            <w:shd w:val="clear" w:color="auto" w:fill="auto"/>
            <w:vAlign w:val="center"/>
          </w:tcPr>
          <w:p w:rsidR="00EE60F5" w:rsidRDefault="00EE60F5" w:rsidP="00EE60F5">
            <w:pPr>
              <w:pStyle w:val="a8"/>
              <w:jc w:val="left"/>
            </w:pPr>
            <w:r>
              <w:t>Трубки индикаторные на оксид углерода С-2 ТИ-СО-50 (углерод оксид)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EE60F5" w:rsidRDefault="00EE60F5" w:rsidP="002C54B9">
            <w:pPr>
              <w:pStyle w:val="a8"/>
            </w:pPr>
            <w:r>
              <w:t xml:space="preserve">партия 25-2-5 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EE60F5" w:rsidRDefault="00EE60F5" w:rsidP="002C54B9">
            <w:pPr>
              <w:pStyle w:val="a8"/>
            </w:pPr>
            <w:r>
              <w:t>клеймо о поверке б/н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60F5" w:rsidRDefault="00EE60F5" w:rsidP="002C54B9">
            <w:pPr>
              <w:pStyle w:val="a8"/>
            </w:pPr>
            <w:r>
              <w:t>02.07.2020-01.01.2022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EE60F5" w:rsidRDefault="00EE60F5" w:rsidP="002C54B9">
            <w:pPr>
              <w:pStyle w:val="a8"/>
            </w:pPr>
            <w:r>
              <w:t>±25%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EE60F5" w:rsidRDefault="00EE60F5" w:rsidP="002C54B9">
            <w:pPr>
              <w:pStyle w:val="a8"/>
            </w:pPr>
            <w:r>
              <w:t xml:space="preserve">Давление - от 90 до 104 кПа (680 - 780 мм.рт.ст.); относительная влажность – (30 – 80)%; температура - </w:t>
            </w:r>
            <w:r>
              <w:lastRenderedPageBreak/>
              <w:t>от 288-298 К ((20±5) °C</w:t>
            </w:r>
          </w:p>
        </w:tc>
      </w:tr>
    </w:tbl>
    <w:p w:rsidR="00FB13D7" w:rsidRDefault="00FB13D7" w:rsidP="00FB13D7">
      <w:pPr>
        <w:pStyle w:val="a6"/>
      </w:pPr>
      <w:r w:rsidRPr="00860DD9">
        <w:lastRenderedPageBreak/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68"/>
        <w:gridCol w:w="1276"/>
        <w:gridCol w:w="1442"/>
        <w:gridCol w:w="1275"/>
        <w:gridCol w:w="1418"/>
        <w:gridCol w:w="1418"/>
      </w:tblGrid>
      <w:tr w:rsidR="00FB13D7" w:rsidRPr="00376915" w:rsidTr="002C54B9">
        <w:trPr>
          <w:jc w:val="center"/>
        </w:trPr>
        <w:tc>
          <w:tcPr>
            <w:tcW w:w="3568" w:type="dxa"/>
            <w:shd w:val="clear" w:color="auto" w:fill="auto"/>
            <w:vAlign w:val="center"/>
          </w:tcPr>
          <w:p w:rsidR="00FB13D7" w:rsidRPr="00376915" w:rsidRDefault="00FB13D7" w:rsidP="002C54B9">
            <w:pPr>
              <w:pStyle w:val="a8"/>
            </w:pPr>
            <w:bookmarkStart w:id="10" w:name="si_os_table"/>
            <w:bookmarkEnd w:id="10"/>
            <w:r w:rsidRPr="00376915">
              <w:t>Наименование средства измерения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13D7" w:rsidRPr="00376915" w:rsidRDefault="00FB13D7" w:rsidP="002C54B9">
            <w:pPr>
              <w:pStyle w:val="a8"/>
            </w:pPr>
            <w:bookmarkStart w:id="11" w:name="si_os_factory_num"/>
            <w:bookmarkEnd w:id="11"/>
            <w:r w:rsidRPr="00376915">
              <w:t>Заводской номер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FB13D7" w:rsidRPr="00376915" w:rsidRDefault="00FB13D7" w:rsidP="002C54B9">
            <w:pPr>
              <w:pStyle w:val="a8"/>
            </w:pPr>
            <w:bookmarkStart w:id="12" w:name="si_os_sertif"/>
            <w:bookmarkEnd w:id="12"/>
            <w:r>
              <w:t>Сведения о поверке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B13D7" w:rsidRPr="00376915" w:rsidRDefault="00FB13D7" w:rsidP="002C54B9">
            <w:pPr>
              <w:pStyle w:val="a8"/>
            </w:pPr>
            <w:bookmarkStart w:id="13" w:name="si_os_date"/>
            <w:bookmarkEnd w:id="13"/>
            <w:r>
              <w:t>Действие поверки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13D7" w:rsidRPr="002C54B9" w:rsidRDefault="00FB13D7" w:rsidP="002C54B9">
            <w:pPr>
              <w:pStyle w:val="a8"/>
              <w:rPr>
                <w:lang w:val="en-US"/>
              </w:rPr>
            </w:pPr>
            <w:bookmarkStart w:id="14" w:name="si_os_err"/>
            <w:bookmarkEnd w:id="14"/>
            <w:r w:rsidRPr="004F614B">
              <w:t>Погрешность измерения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13D7" w:rsidRPr="002C54B9" w:rsidRDefault="00FB13D7" w:rsidP="002C54B9">
            <w:pPr>
              <w:pStyle w:val="a8"/>
              <w:rPr>
                <w:lang w:val="en-US"/>
              </w:rPr>
            </w:pPr>
            <w:bookmarkStart w:id="15" w:name="si_os_cond_sv"/>
            <w:bookmarkEnd w:id="15"/>
            <w:r>
              <w:t>Условия эксплуатации</w:t>
            </w:r>
          </w:p>
        </w:tc>
      </w:tr>
      <w:tr w:rsidR="00EE60F5" w:rsidRPr="00376915" w:rsidTr="002C54B9">
        <w:trPr>
          <w:jc w:val="center"/>
        </w:trPr>
        <w:tc>
          <w:tcPr>
            <w:tcW w:w="3568" w:type="dxa"/>
            <w:shd w:val="clear" w:color="auto" w:fill="auto"/>
            <w:vAlign w:val="center"/>
          </w:tcPr>
          <w:p w:rsidR="00EE60F5" w:rsidRPr="00376915" w:rsidRDefault="00EE60F5" w:rsidP="00EE60F5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60F5" w:rsidRPr="00376915" w:rsidRDefault="00EE60F5" w:rsidP="002C54B9">
            <w:pPr>
              <w:pStyle w:val="a8"/>
            </w:pPr>
            <w:r>
              <w:t>143315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EE60F5" w:rsidRDefault="00EE60F5" w:rsidP="002C54B9">
            <w:pPr>
              <w:pStyle w:val="a8"/>
            </w:pPr>
            <w:r>
              <w:t>207/19- 4910 п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60F5" w:rsidRDefault="00EE60F5" w:rsidP="002C54B9">
            <w:pPr>
              <w:pStyle w:val="a8"/>
            </w:pPr>
            <w:r>
              <w:t>04.06.2019-03.06.2021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60F5" w:rsidRPr="004F614B" w:rsidRDefault="00EE60F5" w:rsidP="002C54B9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E60F5" w:rsidRDefault="00EE60F5" w:rsidP="002C54B9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FB13D7" w:rsidRPr="006D2CA9" w:rsidRDefault="00FB13D7" w:rsidP="00FB13D7">
      <w:pPr>
        <w:spacing w:before="120"/>
        <w:rPr>
          <w:b/>
        </w:rPr>
      </w:pPr>
      <w:r>
        <w:rPr>
          <w:b/>
          <w:color w:val="000000"/>
        </w:rPr>
        <w:t>5</w:t>
      </w:r>
      <w:r w:rsidRPr="006D2CA9">
        <w:rPr>
          <w:b/>
          <w:color w:val="000000"/>
        </w:rPr>
        <w:t>. НД, устанавливающие метод проведения измерений и оценок и регламентирующие ПДК,</w:t>
      </w:r>
      <w:r w:rsidRPr="006D2CA9">
        <w:rPr>
          <w:b/>
        </w:rPr>
        <w:t xml:space="preserve"> ПДУ, нормативные значения измеряемого и оцениваемого фактора:</w:t>
      </w:r>
      <w:r w:rsidRPr="006D2CA9">
        <w:t xml:space="preserve"> </w:t>
      </w:r>
    </w:p>
    <w:tbl>
      <w:tblPr>
        <w:tblW w:w="31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68"/>
        <w:gridCol w:w="15902"/>
      </w:tblGrid>
      <w:tr w:rsidR="00FB13D7" w:rsidRPr="002C54B9" w:rsidTr="00E54439">
        <w:trPr>
          <w:tblHeader/>
          <w:jc w:val="center"/>
        </w:trPr>
        <w:tc>
          <w:tcPr>
            <w:tcW w:w="15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13D7" w:rsidRPr="002C54B9" w:rsidRDefault="00FB13D7" w:rsidP="002C54B9">
            <w:pPr>
              <w:jc w:val="center"/>
              <w:rPr>
                <w:color w:val="000000"/>
                <w:sz w:val="18"/>
                <w:szCs w:val="18"/>
              </w:rPr>
            </w:pPr>
            <w:r w:rsidRPr="002C54B9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15907" w:type="dxa"/>
            <w:shd w:val="clear" w:color="auto" w:fill="auto"/>
            <w:vAlign w:val="center"/>
          </w:tcPr>
          <w:p w:rsidR="00FB13D7" w:rsidRPr="002C54B9" w:rsidRDefault="00FB13D7" w:rsidP="002C54B9">
            <w:pPr>
              <w:jc w:val="center"/>
              <w:rPr>
                <w:color w:val="000000"/>
                <w:sz w:val="18"/>
                <w:szCs w:val="18"/>
              </w:rPr>
            </w:pPr>
            <w:r w:rsidRPr="002C54B9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E54439" w:rsidRPr="002C54B9" w:rsidTr="00E54439">
        <w:trPr>
          <w:tblHeader/>
          <w:jc w:val="center"/>
        </w:trPr>
        <w:tc>
          <w:tcPr>
            <w:tcW w:w="15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4439" w:rsidRPr="002C54B9" w:rsidRDefault="00E54439" w:rsidP="00E5443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15907" w:type="dxa"/>
            <w:shd w:val="clear" w:color="auto" w:fill="auto"/>
            <w:vAlign w:val="center"/>
          </w:tcPr>
          <w:p w:rsidR="00E54439" w:rsidRPr="002C54B9" w:rsidRDefault="00E54439" w:rsidP="00E5443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ГОСТ 12.1.014-84. Межгосударственный стандарт. Система стандартов безопасности труда. Воздух рабочей зоны. Метод измерения концентраций вредных веществ индикаторными трубками. Введён в действие постановлением Государственного комитета СССР по стандартам от 14 декабря 1984 г. N 4362</w:t>
            </w:r>
          </w:p>
        </w:tc>
      </w:tr>
      <w:tr w:rsidR="00E54439" w:rsidRPr="002C54B9" w:rsidTr="00E54439">
        <w:trPr>
          <w:tblHeader/>
          <w:jc w:val="center"/>
        </w:trPr>
        <w:tc>
          <w:tcPr>
            <w:tcW w:w="15773" w:type="dxa"/>
            <w:tcBorders>
              <w:bottom w:val="nil"/>
            </w:tcBorders>
            <w:shd w:val="clear" w:color="auto" w:fill="auto"/>
            <w:vAlign w:val="center"/>
          </w:tcPr>
          <w:p w:rsidR="00E54439" w:rsidRDefault="00E54439" w:rsidP="00E5443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15907" w:type="dxa"/>
            <w:shd w:val="clear" w:color="auto" w:fill="auto"/>
            <w:vAlign w:val="center"/>
          </w:tcPr>
          <w:p w:rsidR="00E54439" w:rsidRDefault="00E54439" w:rsidP="00E5443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E54439" w:rsidRPr="002C54B9" w:rsidTr="00E54439">
        <w:trPr>
          <w:tblHeader/>
          <w:jc w:val="center"/>
        </w:trPr>
        <w:tc>
          <w:tcPr>
            <w:tcW w:w="1577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54439" w:rsidRDefault="00E54439" w:rsidP="00E5443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907" w:type="dxa"/>
            <w:shd w:val="clear" w:color="auto" w:fill="auto"/>
            <w:vAlign w:val="center"/>
          </w:tcPr>
          <w:p w:rsidR="00E54439" w:rsidRDefault="00E54439" w:rsidP="00E5443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ГН 2.2.5.3532-18 "Предельно допустимые концентрации (ПДК) вредных веществ в воздухе рабочей зоны". Постановление Главного государственного санитарного врача Российской Федерации от 13 февраля 2018 г. № 25 "Об утверждении гигиенических нормативов"</w:t>
            </w:r>
          </w:p>
        </w:tc>
      </w:tr>
    </w:tbl>
    <w:p w:rsidR="00C2025C" w:rsidRPr="00FB13D7" w:rsidRDefault="00C2025C" w:rsidP="00C2025C">
      <w:pPr>
        <w:spacing w:before="120"/>
        <w:rPr>
          <w:b/>
          <w:color w:val="000000"/>
        </w:rPr>
      </w:pPr>
      <w:r w:rsidRPr="00FB13D7">
        <w:rPr>
          <w:b/>
          <w:color w:val="000000"/>
        </w:rPr>
        <w:t>6. Условия проведения исследований</w:t>
      </w:r>
    </w:p>
    <w:tbl>
      <w:tblPr>
        <w:tblW w:w="10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1679"/>
        <w:gridCol w:w="1985"/>
        <w:gridCol w:w="1642"/>
        <w:gridCol w:w="1601"/>
      </w:tblGrid>
      <w:tr w:rsidR="00C2025C" w:rsidRPr="00FB13D7" w:rsidTr="00F55AAD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C2025C" w:rsidRPr="00FB13D7" w:rsidRDefault="00C2025C" w:rsidP="00F55AAD">
            <w:pPr>
              <w:pStyle w:val="a8"/>
            </w:pPr>
            <w:bookmarkStart w:id="17" w:name="os2_zone"/>
            <w:bookmarkEnd w:id="17"/>
            <w:r w:rsidRPr="00FB13D7">
              <w:t>Наименование рабочей зоны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2025C" w:rsidRPr="00FB13D7" w:rsidRDefault="00C2025C" w:rsidP="00F55AAD">
            <w:pPr>
              <w:pStyle w:val="a8"/>
            </w:pPr>
            <w:bookmarkStart w:id="18" w:name="os2_temp"/>
            <w:bookmarkEnd w:id="18"/>
            <w:r w:rsidRPr="00FB13D7">
              <w:t xml:space="preserve">Температура воздуха, </w:t>
            </w:r>
            <w:r w:rsidRPr="00FB13D7">
              <w:rPr>
                <w:vertAlign w:val="superscript"/>
              </w:rPr>
              <w:t>o</w:t>
            </w:r>
            <w:r w:rsidRPr="00FB13D7">
              <w:t>C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025C" w:rsidRPr="00FB13D7" w:rsidRDefault="00C2025C" w:rsidP="00F55AAD">
            <w:pPr>
              <w:pStyle w:val="a8"/>
            </w:pPr>
            <w:bookmarkStart w:id="19" w:name="os2_press"/>
            <w:bookmarkEnd w:id="19"/>
            <w:r w:rsidRPr="00FB13D7">
              <w:t>Атмосферное давление, мм рт.ст.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C2025C" w:rsidRPr="00FB13D7" w:rsidRDefault="00C2025C" w:rsidP="00F55AAD">
            <w:pPr>
              <w:pStyle w:val="a8"/>
            </w:pPr>
            <w:bookmarkStart w:id="20" w:name="os2_vlag"/>
            <w:bookmarkEnd w:id="20"/>
            <w:r w:rsidRPr="00FB13D7">
              <w:t>Относительная влажность, %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C2025C" w:rsidRPr="00FB13D7" w:rsidRDefault="00C2025C" w:rsidP="00F55AAD">
            <w:pPr>
              <w:pStyle w:val="a8"/>
            </w:pPr>
            <w:bookmarkStart w:id="21" w:name="os2_skor"/>
            <w:bookmarkEnd w:id="21"/>
            <w:r w:rsidRPr="00FB13D7">
              <w:t>Скорость воздуха, м/с</w:t>
            </w:r>
          </w:p>
        </w:tc>
      </w:tr>
      <w:tr w:rsidR="00E54439" w:rsidRPr="00FB13D7" w:rsidTr="00F55AAD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E54439" w:rsidRPr="00FB13D7" w:rsidRDefault="00E54439" w:rsidP="00F55AAD">
            <w:pPr>
              <w:pStyle w:val="a8"/>
            </w:pPr>
            <w:bookmarkStart w:id="22" w:name="os2_bm1"/>
            <w:bookmarkEnd w:id="22"/>
            <w:r>
              <w:t>Котельная (Печь)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E54439" w:rsidRPr="00FB13D7" w:rsidRDefault="00E54439" w:rsidP="001E7389">
            <w:pPr>
              <w:pStyle w:val="a8"/>
            </w:pPr>
            <w:r>
              <w:t>2</w:t>
            </w:r>
            <w:r w:rsidR="001E7389">
              <w:t>4</w:t>
            </w:r>
            <w:r>
              <w:t>.6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54439" w:rsidRPr="00FB13D7" w:rsidRDefault="00E54439" w:rsidP="00F55AAD">
            <w:pPr>
              <w:pStyle w:val="a8"/>
            </w:pPr>
            <w:r>
              <w:t>76</w:t>
            </w:r>
            <w:r w:rsidR="004626EF">
              <w:t>3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E54439" w:rsidRPr="00FB13D7" w:rsidRDefault="00E54439" w:rsidP="00E54439">
            <w:pPr>
              <w:pStyle w:val="a8"/>
            </w:pPr>
            <w:r>
              <w:t>35.4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E54439" w:rsidRPr="00FB13D7" w:rsidRDefault="00E54439" w:rsidP="00F55AAD">
            <w:pPr>
              <w:pStyle w:val="a8"/>
            </w:pPr>
            <w:r>
              <w:t>0.1</w:t>
            </w:r>
          </w:p>
        </w:tc>
      </w:tr>
    </w:tbl>
    <w:p w:rsidR="00FF386A" w:rsidRPr="00FB13D7" w:rsidRDefault="007450DD" w:rsidP="00FF386A">
      <w:pPr>
        <w:pStyle w:val="a6"/>
      </w:pPr>
      <w:r w:rsidRPr="00FB13D7">
        <w:t>7</w:t>
      </w:r>
      <w:r w:rsidR="00FF386A" w:rsidRPr="00FB13D7">
        <w:t>. Фактические и нормативные значения измеряемых параметров:</w:t>
      </w:r>
    </w:p>
    <w:tbl>
      <w:tblPr>
        <w:tblW w:w="10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9"/>
        <w:gridCol w:w="1276"/>
        <w:gridCol w:w="1418"/>
        <w:gridCol w:w="1102"/>
        <w:gridCol w:w="1518"/>
        <w:gridCol w:w="996"/>
        <w:gridCol w:w="1262"/>
      </w:tblGrid>
      <w:tr w:rsidR="00F022B1" w:rsidRPr="00FB13D7" w:rsidTr="00E54439">
        <w:trPr>
          <w:tblHeader/>
          <w:jc w:val="center"/>
        </w:trPr>
        <w:tc>
          <w:tcPr>
            <w:tcW w:w="3039" w:type="dxa"/>
            <w:vAlign w:val="center"/>
          </w:tcPr>
          <w:p w:rsidR="00F022B1" w:rsidRPr="00FB13D7" w:rsidRDefault="00F022B1" w:rsidP="00FF386A">
            <w:pPr>
              <w:pStyle w:val="a8"/>
            </w:pPr>
            <w:bookmarkStart w:id="23" w:name="svet_table"/>
            <w:bookmarkStart w:id="24" w:name="main_table"/>
            <w:bookmarkStart w:id="25" w:name="param_column"/>
            <w:bookmarkEnd w:id="23"/>
            <w:bookmarkEnd w:id="24"/>
            <w:bookmarkEnd w:id="25"/>
            <w:r w:rsidRPr="00FB13D7">
              <w:t>Наименование</w:t>
            </w:r>
          </w:p>
          <w:p w:rsidR="00F022B1" w:rsidRPr="00FB13D7" w:rsidRDefault="00F022B1" w:rsidP="00FF386A">
            <w:pPr>
              <w:pStyle w:val="a8"/>
            </w:pPr>
            <w:r w:rsidRPr="00FB13D7">
              <w:t>вещества  (рабочей зоны)</w:t>
            </w:r>
          </w:p>
        </w:tc>
        <w:tc>
          <w:tcPr>
            <w:tcW w:w="1276" w:type="dxa"/>
            <w:vAlign w:val="center"/>
          </w:tcPr>
          <w:p w:rsidR="00F022B1" w:rsidRPr="00FB13D7" w:rsidRDefault="00F022B1" w:rsidP="00FF386A">
            <w:pPr>
              <w:pStyle w:val="a8"/>
            </w:pPr>
            <w:bookmarkStart w:id="26" w:name="fact_column"/>
            <w:bookmarkEnd w:id="26"/>
            <w:r w:rsidRPr="00FB13D7">
              <w:t>Фактическое значение</w:t>
            </w:r>
          </w:p>
        </w:tc>
        <w:tc>
          <w:tcPr>
            <w:tcW w:w="1418" w:type="dxa"/>
            <w:vAlign w:val="center"/>
          </w:tcPr>
          <w:p w:rsidR="00F022B1" w:rsidRPr="00FB13D7" w:rsidRDefault="00F022B1" w:rsidP="00FF386A">
            <w:pPr>
              <w:pStyle w:val="a8"/>
            </w:pPr>
            <w:bookmarkStart w:id="27" w:name="norm_column"/>
            <w:bookmarkEnd w:id="27"/>
            <w:r w:rsidRPr="00FB13D7">
              <w:t>Нормативное значение</w:t>
            </w:r>
          </w:p>
        </w:tc>
        <w:tc>
          <w:tcPr>
            <w:tcW w:w="1102" w:type="dxa"/>
            <w:vAlign w:val="center"/>
          </w:tcPr>
          <w:p w:rsidR="00F022B1" w:rsidRPr="00FB13D7" w:rsidRDefault="00F022B1" w:rsidP="00FF386A">
            <w:pPr>
              <w:pStyle w:val="a8"/>
            </w:pPr>
            <w:bookmarkStart w:id="28" w:name="class_column"/>
            <w:bookmarkEnd w:id="28"/>
            <w:r w:rsidRPr="00FB13D7">
              <w:t>Класс опасности</w:t>
            </w:r>
          </w:p>
        </w:tc>
        <w:tc>
          <w:tcPr>
            <w:tcW w:w="1518" w:type="dxa"/>
            <w:vAlign w:val="center"/>
          </w:tcPr>
          <w:p w:rsidR="00F022B1" w:rsidRPr="00FB13D7" w:rsidRDefault="00F022B1" w:rsidP="00F022B1">
            <w:pPr>
              <w:pStyle w:val="a8"/>
            </w:pPr>
            <w:bookmarkStart w:id="29" w:name="vozd_column"/>
            <w:bookmarkEnd w:id="29"/>
            <w:r w:rsidRPr="00FB13D7">
              <w:t>Особенность действия на организм</w:t>
            </w:r>
          </w:p>
        </w:tc>
        <w:tc>
          <w:tcPr>
            <w:tcW w:w="996" w:type="dxa"/>
            <w:vAlign w:val="center"/>
          </w:tcPr>
          <w:p w:rsidR="00F022B1" w:rsidRPr="00FB13D7" w:rsidRDefault="00F022B1" w:rsidP="00FF386A">
            <w:pPr>
              <w:pStyle w:val="a8"/>
            </w:pPr>
            <w:r w:rsidRPr="00FB13D7">
              <w:t xml:space="preserve"> </w:t>
            </w:r>
            <w:bookmarkStart w:id="30" w:name="kut_column"/>
            <w:bookmarkEnd w:id="30"/>
            <w:r w:rsidRPr="00FB13D7">
              <w:t>Класс условий труда</w:t>
            </w:r>
          </w:p>
        </w:tc>
        <w:tc>
          <w:tcPr>
            <w:tcW w:w="1262" w:type="dxa"/>
            <w:vAlign w:val="center"/>
          </w:tcPr>
          <w:p w:rsidR="00F022B1" w:rsidRPr="00FB13D7" w:rsidRDefault="00F022B1" w:rsidP="00FF386A">
            <w:pPr>
              <w:pStyle w:val="a8"/>
            </w:pPr>
            <w:r w:rsidRPr="00FB13D7">
              <w:t xml:space="preserve"> </w:t>
            </w:r>
            <w:bookmarkStart w:id="31" w:name="time_column"/>
            <w:bookmarkEnd w:id="31"/>
            <w:r w:rsidRPr="00FB13D7">
              <w:t>Время воздействия, %</w:t>
            </w:r>
          </w:p>
        </w:tc>
      </w:tr>
      <w:tr w:rsidR="00E54439" w:rsidRPr="00FB13D7" w:rsidTr="00F022B1">
        <w:trPr>
          <w:jc w:val="center"/>
        </w:trPr>
        <w:tc>
          <w:tcPr>
            <w:tcW w:w="3039" w:type="dxa"/>
            <w:vAlign w:val="center"/>
          </w:tcPr>
          <w:p w:rsidR="00E54439" w:rsidRPr="00E54439" w:rsidRDefault="00E54439" w:rsidP="00FF386A">
            <w:pPr>
              <w:pStyle w:val="a8"/>
              <w:rPr>
                <w:b/>
              </w:rPr>
            </w:pPr>
            <w:bookmarkStart w:id="32" w:name="zona1"/>
            <w:bookmarkEnd w:id="32"/>
            <w:r>
              <w:rPr>
                <w:b/>
              </w:rPr>
              <w:t>Котельная (Печь)</w:t>
            </w:r>
          </w:p>
        </w:tc>
        <w:tc>
          <w:tcPr>
            <w:tcW w:w="1276" w:type="dxa"/>
            <w:vAlign w:val="center"/>
          </w:tcPr>
          <w:p w:rsidR="00E54439" w:rsidRPr="00FB13D7" w:rsidRDefault="00E54439" w:rsidP="00FF386A">
            <w:pPr>
              <w:pStyle w:val="a8"/>
            </w:pPr>
          </w:p>
        </w:tc>
        <w:tc>
          <w:tcPr>
            <w:tcW w:w="1418" w:type="dxa"/>
            <w:vAlign w:val="center"/>
          </w:tcPr>
          <w:p w:rsidR="00E54439" w:rsidRPr="00FB13D7" w:rsidRDefault="00E54439" w:rsidP="00FF386A">
            <w:pPr>
              <w:pStyle w:val="a8"/>
            </w:pPr>
          </w:p>
        </w:tc>
        <w:tc>
          <w:tcPr>
            <w:tcW w:w="1102" w:type="dxa"/>
            <w:vAlign w:val="center"/>
          </w:tcPr>
          <w:p w:rsidR="00E54439" w:rsidRPr="00FB13D7" w:rsidRDefault="00E54439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E54439" w:rsidRPr="00FB13D7" w:rsidRDefault="00E54439" w:rsidP="00F022B1">
            <w:pPr>
              <w:pStyle w:val="a8"/>
            </w:pPr>
          </w:p>
        </w:tc>
        <w:tc>
          <w:tcPr>
            <w:tcW w:w="996" w:type="dxa"/>
            <w:vAlign w:val="center"/>
          </w:tcPr>
          <w:p w:rsidR="00E54439" w:rsidRPr="00FB13D7" w:rsidRDefault="00E54439" w:rsidP="00FF386A">
            <w:pPr>
              <w:pStyle w:val="a8"/>
            </w:pPr>
          </w:p>
        </w:tc>
        <w:tc>
          <w:tcPr>
            <w:tcW w:w="1262" w:type="dxa"/>
            <w:vAlign w:val="center"/>
          </w:tcPr>
          <w:p w:rsidR="00E54439" w:rsidRPr="00FB13D7" w:rsidRDefault="00E54439" w:rsidP="00FF386A">
            <w:pPr>
              <w:pStyle w:val="a8"/>
            </w:pPr>
          </w:p>
        </w:tc>
      </w:tr>
      <w:tr w:rsidR="00E54439" w:rsidRPr="00FB13D7" w:rsidTr="00F022B1">
        <w:trPr>
          <w:jc w:val="center"/>
        </w:trPr>
        <w:tc>
          <w:tcPr>
            <w:tcW w:w="3039" w:type="dxa"/>
            <w:vAlign w:val="center"/>
          </w:tcPr>
          <w:p w:rsidR="00E54439" w:rsidRPr="00E54439" w:rsidRDefault="00E54439" w:rsidP="00FF386A">
            <w:pPr>
              <w:pStyle w:val="a8"/>
              <w:rPr>
                <w:i/>
              </w:rPr>
            </w:pPr>
            <w:bookmarkStart w:id="33" w:name="ko1_10093"/>
            <w:bookmarkEnd w:id="33"/>
            <w:r w:rsidRPr="00E54439">
              <w:rPr>
                <w:i/>
              </w:rPr>
              <w:t>Оксид углерода, мг/м³</w:t>
            </w:r>
          </w:p>
        </w:tc>
        <w:tc>
          <w:tcPr>
            <w:tcW w:w="1276" w:type="dxa"/>
            <w:vAlign w:val="center"/>
          </w:tcPr>
          <w:p w:rsidR="00E54439" w:rsidRPr="00FB13D7" w:rsidRDefault="00E54439" w:rsidP="00FF386A">
            <w:pPr>
              <w:pStyle w:val="a8"/>
            </w:pPr>
            <w:r>
              <w:t>ННПО</w:t>
            </w:r>
          </w:p>
        </w:tc>
        <w:tc>
          <w:tcPr>
            <w:tcW w:w="1418" w:type="dxa"/>
            <w:vAlign w:val="center"/>
          </w:tcPr>
          <w:p w:rsidR="00E54439" w:rsidRPr="00FB13D7" w:rsidRDefault="00E54439" w:rsidP="00FF386A">
            <w:pPr>
              <w:pStyle w:val="a8"/>
            </w:pPr>
            <w:r>
              <w:t>20</w:t>
            </w:r>
          </w:p>
        </w:tc>
        <w:tc>
          <w:tcPr>
            <w:tcW w:w="1102" w:type="dxa"/>
            <w:vAlign w:val="center"/>
          </w:tcPr>
          <w:p w:rsidR="00E54439" w:rsidRPr="00FB13D7" w:rsidRDefault="00E54439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E54439" w:rsidRPr="00FB13D7" w:rsidRDefault="00E54439" w:rsidP="00F022B1">
            <w:pPr>
              <w:pStyle w:val="a8"/>
            </w:pPr>
            <w:r>
              <w:t>О, П</w:t>
            </w:r>
          </w:p>
        </w:tc>
        <w:tc>
          <w:tcPr>
            <w:tcW w:w="996" w:type="dxa"/>
            <w:vAlign w:val="center"/>
          </w:tcPr>
          <w:p w:rsidR="00E54439" w:rsidRPr="00FB13D7" w:rsidRDefault="004626EF" w:rsidP="00FF386A">
            <w:pPr>
              <w:pStyle w:val="a8"/>
            </w:pPr>
            <w:r>
              <w:t>2</w:t>
            </w:r>
          </w:p>
        </w:tc>
        <w:tc>
          <w:tcPr>
            <w:tcW w:w="1262" w:type="dxa"/>
            <w:vAlign w:val="center"/>
          </w:tcPr>
          <w:p w:rsidR="00E54439" w:rsidRPr="00E54439" w:rsidRDefault="001E7389" w:rsidP="00FF386A">
            <w:pPr>
              <w:pStyle w:val="a8"/>
            </w:pPr>
            <w:r>
              <w:t>1</w:t>
            </w:r>
            <w:r w:rsidR="00E54439" w:rsidRPr="00E54439">
              <w:t>0</w:t>
            </w:r>
          </w:p>
        </w:tc>
      </w:tr>
    </w:tbl>
    <w:p w:rsidR="00E54439" w:rsidRDefault="00E54439" w:rsidP="00FB13D7">
      <w:pPr>
        <w:pStyle w:val="a6"/>
        <w:jc w:val="both"/>
      </w:pPr>
      <w:r>
        <w:t>ННПО - ниже нижнего предела обнаружения</w:t>
      </w:r>
    </w:p>
    <w:p w:rsidR="00FB13D7" w:rsidRDefault="00FB13D7" w:rsidP="00FB13D7">
      <w:pPr>
        <w:pStyle w:val="a6"/>
        <w:jc w:val="both"/>
        <w:rPr>
          <w:b w:val="0"/>
        </w:rPr>
      </w:pPr>
      <w:r>
        <w:t xml:space="preserve">Дополнительные сведения: </w:t>
      </w:r>
      <w:r>
        <w:rPr>
          <w:b w:val="0"/>
        </w:rPr>
        <w:t>Измерения проведены в зоне дыхания работника.</w:t>
      </w:r>
    </w:p>
    <w:p w:rsidR="00FB13D7" w:rsidRDefault="00FB13D7" w:rsidP="00FB13D7">
      <w:pPr>
        <w:pStyle w:val="a6"/>
        <w:jc w:val="both"/>
      </w:pPr>
      <w:r>
        <w:t xml:space="preserve">Дополнения, отклонения или исключения из метода: </w:t>
      </w:r>
      <w:r>
        <w:rPr>
          <w:b w:val="0"/>
        </w:rPr>
        <w:t>отсутствуют.</w:t>
      </w:r>
    </w:p>
    <w:p w:rsidR="00234932" w:rsidRPr="00FB13D7" w:rsidRDefault="00234932" w:rsidP="00367816"/>
    <w:p w:rsidR="00FB13D7" w:rsidRPr="001769F0" w:rsidRDefault="00FB13D7" w:rsidP="00FB13D7">
      <w:pPr>
        <w:pStyle w:val="a6"/>
      </w:pPr>
      <w:r>
        <w:t>8</w:t>
      </w:r>
      <w:r w:rsidRPr="001769F0">
        <w:t>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FB13D7" w:rsidRPr="00EE60F5" w:rsidTr="00EE60F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13D7" w:rsidRPr="00EE60F5" w:rsidRDefault="00EE60F5" w:rsidP="002C54B9">
            <w:pPr>
              <w:pStyle w:val="a8"/>
            </w:pPr>
            <w:r w:rsidRPr="00EE60F5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B13D7" w:rsidRPr="00EE60F5" w:rsidRDefault="00FB13D7" w:rsidP="002C54B9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13D7" w:rsidRPr="00EE60F5" w:rsidRDefault="00EE60F5" w:rsidP="002C54B9">
            <w:pPr>
              <w:pStyle w:val="a8"/>
            </w:pPr>
            <w:r w:rsidRPr="00EE60F5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B13D7" w:rsidRPr="00EE60F5" w:rsidRDefault="00FB13D7" w:rsidP="002C54B9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13D7" w:rsidRPr="00EE60F5" w:rsidRDefault="00FB13D7" w:rsidP="002C54B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B13D7" w:rsidRPr="00EE60F5" w:rsidRDefault="00FB13D7" w:rsidP="002C54B9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13D7" w:rsidRPr="00EE60F5" w:rsidRDefault="00EE60F5" w:rsidP="002C54B9">
            <w:pPr>
              <w:pStyle w:val="a8"/>
            </w:pPr>
            <w:r w:rsidRPr="00EE60F5">
              <w:t>Лобачева Наталья Владиславовна</w:t>
            </w:r>
          </w:p>
        </w:tc>
      </w:tr>
      <w:tr w:rsidR="00FB13D7" w:rsidRPr="00EE60F5" w:rsidTr="00EE60F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FB13D7" w:rsidRPr="00EE60F5" w:rsidRDefault="00EE60F5" w:rsidP="002C54B9">
            <w:pPr>
              <w:pStyle w:val="a8"/>
              <w:rPr>
                <w:b/>
                <w:vertAlign w:val="superscript"/>
              </w:rPr>
            </w:pPr>
            <w:r w:rsidRPr="00EE60F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FB13D7" w:rsidRPr="00EE60F5" w:rsidRDefault="00FB13D7" w:rsidP="002C54B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FB13D7" w:rsidRPr="00EE60F5" w:rsidRDefault="00EE60F5" w:rsidP="002C54B9">
            <w:pPr>
              <w:pStyle w:val="a8"/>
              <w:rPr>
                <w:b/>
                <w:vertAlign w:val="superscript"/>
              </w:rPr>
            </w:pPr>
            <w:r w:rsidRPr="00EE60F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FB13D7" w:rsidRPr="00EE60F5" w:rsidRDefault="00FB13D7" w:rsidP="002C54B9">
            <w:pPr>
              <w:pStyle w:val="a8"/>
              <w:rPr>
                <w:b/>
                <w:vertAlign w:val="superscript"/>
              </w:rPr>
            </w:pPr>
            <w:bookmarkStart w:id="34" w:name="fio_izm_users"/>
            <w:bookmarkEnd w:id="34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FB13D7" w:rsidRPr="00EE60F5" w:rsidRDefault="00EE60F5" w:rsidP="002C54B9">
            <w:pPr>
              <w:pStyle w:val="a8"/>
              <w:rPr>
                <w:b/>
                <w:vertAlign w:val="superscript"/>
              </w:rPr>
            </w:pPr>
            <w:r w:rsidRPr="00EE60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B13D7" w:rsidRPr="00EE60F5" w:rsidRDefault="00FB13D7" w:rsidP="002C54B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FB13D7" w:rsidRPr="00EE60F5" w:rsidRDefault="00EE60F5" w:rsidP="002C54B9">
            <w:pPr>
              <w:pStyle w:val="a8"/>
              <w:rPr>
                <w:b/>
                <w:vertAlign w:val="superscript"/>
              </w:rPr>
            </w:pPr>
            <w:r w:rsidRPr="00EE60F5">
              <w:rPr>
                <w:vertAlign w:val="superscript"/>
              </w:rPr>
              <w:t>(Ф.И.О.)</w:t>
            </w:r>
          </w:p>
        </w:tc>
      </w:tr>
    </w:tbl>
    <w:p w:rsidR="00FB13D7" w:rsidRPr="001769F0" w:rsidRDefault="00FB13D7" w:rsidP="00FB13D7">
      <w:pPr>
        <w:spacing w:before="120"/>
        <w:rPr>
          <w:rStyle w:val="a7"/>
        </w:rPr>
      </w:pPr>
      <w:r>
        <w:rPr>
          <w:rStyle w:val="a7"/>
        </w:rPr>
        <w:t>9</w:t>
      </w:r>
      <w:r w:rsidRPr="001769F0">
        <w:rPr>
          <w:rStyle w:val="a7"/>
        </w:rPr>
        <w:t>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FB13D7" w:rsidRPr="00EE60F5" w:rsidTr="002C54B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13D7" w:rsidRPr="00EE60F5" w:rsidRDefault="00EE60F5" w:rsidP="002C54B9">
            <w:pPr>
              <w:pStyle w:val="a8"/>
            </w:pPr>
            <w:r w:rsidRPr="00EE60F5">
              <w:lastRenderedPageBreak/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FB13D7" w:rsidRPr="00EE60F5" w:rsidRDefault="00FB13D7" w:rsidP="002C54B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13D7" w:rsidRPr="00EE60F5" w:rsidRDefault="00FB13D7" w:rsidP="002C54B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B13D7" w:rsidRPr="00EE60F5" w:rsidRDefault="00FB13D7" w:rsidP="002C54B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13D7" w:rsidRPr="00EE60F5" w:rsidRDefault="00EE60F5" w:rsidP="002C54B9">
            <w:pPr>
              <w:pStyle w:val="a8"/>
            </w:pPr>
            <w:r w:rsidRPr="00EE60F5">
              <w:t>Богомолов Сергей Алексеевич</w:t>
            </w:r>
          </w:p>
        </w:tc>
      </w:tr>
      <w:tr w:rsidR="00FB13D7" w:rsidRPr="00EE60F5" w:rsidTr="002C54B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13D7" w:rsidRPr="00EE60F5" w:rsidRDefault="00EE60F5" w:rsidP="002C54B9">
            <w:pPr>
              <w:pStyle w:val="a8"/>
              <w:rPr>
                <w:b/>
                <w:vertAlign w:val="superscript"/>
              </w:rPr>
            </w:pPr>
            <w:r w:rsidRPr="00EE60F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FB13D7" w:rsidRPr="00EE60F5" w:rsidRDefault="00FB13D7" w:rsidP="002C54B9">
            <w:pPr>
              <w:pStyle w:val="a8"/>
              <w:rPr>
                <w:b/>
                <w:vertAlign w:val="superscript"/>
              </w:rPr>
            </w:pPr>
            <w:bookmarkStart w:id="35" w:name="fio_boss"/>
            <w:bookmarkEnd w:id="35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13D7" w:rsidRPr="00EE60F5" w:rsidRDefault="00EE60F5" w:rsidP="002C54B9">
            <w:pPr>
              <w:pStyle w:val="a8"/>
              <w:rPr>
                <w:b/>
                <w:vertAlign w:val="superscript"/>
              </w:rPr>
            </w:pPr>
            <w:r w:rsidRPr="00EE60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FB13D7" w:rsidRPr="00EE60F5" w:rsidRDefault="00FB13D7" w:rsidP="002C54B9">
            <w:pPr>
              <w:pStyle w:val="a8"/>
              <w:rPr>
                <w:b/>
                <w:vertAlign w:val="superscript"/>
              </w:rPr>
            </w:pPr>
            <w:bookmarkStart w:id="36" w:name="fio_boss3"/>
            <w:bookmarkEnd w:id="36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13D7" w:rsidRPr="00EE60F5" w:rsidRDefault="00EE60F5" w:rsidP="002C54B9">
            <w:pPr>
              <w:pStyle w:val="a8"/>
              <w:rPr>
                <w:b/>
                <w:vertAlign w:val="superscript"/>
              </w:rPr>
            </w:pPr>
            <w:r w:rsidRPr="00EE60F5">
              <w:rPr>
                <w:vertAlign w:val="superscript"/>
              </w:rPr>
              <w:t>(Ф.И.О.)</w:t>
            </w:r>
          </w:p>
        </w:tc>
      </w:tr>
    </w:tbl>
    <w:p w:rsidR="00FB13D7" w:rsidRPr="001769F0" w:rsidRDefault="00FB13D7" w:rsidP="00FB13D7">
      <w:r w:rsidRPr="001769F0">
        <w:rPr>
          <w:rStyle w:val="a7"/>
        </w:rPr>
        <w:t>1</w:t>
      </w:r>
      <w:r>
        <w:rPr>
          <w:rStyle w:val="a7"/>
        </w:rPr>
        <w:t>0</w:t>
      </w:r>
      <w:r w:rsidRPr="001769F0">
        <w:rPr>
          <w:rStyle w:val="a7"/>
        </w:rPr>
        <w:t>. Заключение о соответствии требованиям:</w:t>
      </w:r>
      <w:r w:rsidRPr="001769F0">
        <w:rPr>
          <w:rStyle w:val="a7"/>
        </w:rPr>
        <w:br/>
      </w:r>
      <w:r w:rsidR="00595E5B">
        <w:rPr>
          <w:bCs/>
        </w:rPr>
        <w:fldChar w:fldCharType="begin"/>
      </w:r>
      <w:r w:rsidR="00595E5B">
        <w:rPr>
          <w:bCs/>
        </w:rPr>
        <w:instrText xml:space="preserve"> DOCVARIABLE att_zakl \* MERGEFORMAT </w:instrText>
      </w:r>
      <w:r w:rsidR="00595E5B">
        <w:rPr>
          <w:bCs/>
        </w:rPr>
        <w:fldChar w:fldCharType="separate"/>
      </w:r>
      <w:r w:rsidR="004626EF" w:rsidRPr="004626EF">
        <w:rPr>
          <w:bCs/>
        </w:rPr>
        <w:t>-</w:t>
      </w:r>
      <w:r w:rsidR="004626EF" w:rsidRPr="004626EF">
        <w:t xml:space="preserve"> фактический уровень вредного фактора соответствует гигиеническим нормативам;</w:t>
      </w:r>
      <w:r w:rsidR="00595E5B">
        <w:fldChar w:fldCharType="end"/>
      </w:r>
      <w:r w:rsidRPr="001769F0">
        <w:br/>
        <w:t xml:space="preserve">- класс условий труда - </w:t>
      </w:r>
      <w:r w:rsidR="00705D4A">
        <w:fldChar w:fldCharType="begin"/>
      </w:r>
      <w:r w:rsidR="00705D4A">
        <w:instrText xml:space="preserve"> DOCVARIABLE class \* MERGEFORMAT </w:instrText>
      </w:r>
      <w:r w:rsidR="00705D4A">
        <w:fldChar w:fldCharType="separate"/>
      </w:r>
      <w:r w:rsidR="004626EF">
        <w:t>2</w:t>
      </w:r>
      <w:r w:rsidR="00705D4A">
        <w:fldChar w:fldCharType="end"/>
      </w:r>
    </w:p>
    <w:p w:rsidR="00FB13D7" w:rsidRPr="001769F0" w:rsidRDefault="00FB13D7" w:rsidP="00FB13D7">
      <w:pPr>
        <w:rPr>
          <w:rStyle w:val="a7"/>
        </w:rPr>
      </w:pPr>
    </w:p>
    <w:p w:rsidR="00FB13D7" w:rsidRPr="001769F0" w:rsidRDefault="00FB13D7" w:rsidP="00FB13D7">
      <w:pPr>
        <w:spacing w:before="120"/>
        <w:jc w:val="both"/>
        <w:rPr>
          <w:rStyle w:val="a7"/>
          <w:b w:val="0"/>
          <w:highlight w:val="green"/>
        </w:rPr>
      </w:pPr>
      <w:r w:rsidRPr="001769F0">
        <w:rPr>
          <w:rStyle w:val="a7"/>
        </w:rPr>
        <w:t xml:space="preserve">Правило принятия решения: </w:t>
      </w:r>
      <w:r w:rsidRPr="001769F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1769F0">
        <w:t xml:space="preserve"> </w:t>
      </w:r>
      <w:r w:rsidRPr="001769F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FB13D7" w:rsidRPr="001769F0" w:rsidRDefault="00FB13D7" w:rsidP="00FB13D7">
      <w:pPr>
        <w:rPr>
          <w:rStyle w:val="a7"/>
        </w:rPr>
      </w:pPr>
    </w:p>
    <w:p w:rsidR="00FB13D7" w:rsidRPr="001769F0" w:rsidRDefault="00FB13D7" w:rsidP="00FB13D7">
      <w:r w:rsidRPr="001769F0">
        <w:rPr>
          <w:rStyle w:val="a7"/>
        </w:rPr>
        <w:t>1</w:t>
      </w:r>
      <w:r>
        <w:rPr>
          <w:rStyle w:val="a7"/>
        </w:rPr>
        <w:t>1</w:t>
      </w:r>
      <w:r w:rsidRPr="001769F0">
        <w:rPr>
          <w:rStyle w:val="a7"/>
        </w:rPr>
        <w:t>. Дата составления протокола</w:t>
      </w:r>
      <w:r w:rsidRPr="001769F0">
        <w:rPr>
          <w:b/>
          <w:color w:val="000000"/>
        </w:rPr>
        <w:t>:</w:t>
      </w:r>
      <w:r w:rsidRPr="001769F0">
        <w:rPr>
          <w:color w:val="000000"/>
        </w:rPr>
        <w:t xml:space="preserve"> </w:t>
      </w:r>
      <w:r w:rsidR="00595E5B">
        <w:rPr>
          <w:bCs/>
        </w:rPr>
        <w:fldChar w:fldCharType="begin"/>
      </w:r>
      <w:r w:rsidR="00595E5B">
        <w:rPr>
          <w:bCs/>
        </w:rPr>
        <w:instrText xml:space="preserve"> DOCVARIABLE fill_date \* MERGEFORMAT </w:instrText>
      </w:r>
      <w:r w:rsidR="00595E5B">
        <w:rPr>
          <w:bCs/>
        </w:rPr>
        <w:fldChar w:fldCharType="separate"/>
      </w:r>
      <w:r w:rsidR="00705D4A">
        <w:rPr>
          <w:bCs/>
        </w:rPr>
        <w:t xml:space="preserve">26.11.2020 </w:t>
      </w:r>
      <w:r w:rsidR="00595E5B">
        <w:fldChar w:fldCharType="end"/>
      </w:r>
    </w:p>
    <w:p w:rsidR="00FB13D7" w:rsidRPr="001769F0" w:rsidRDefault="00FB13D7" w:rsidP="00FB13D7">
      <w:pPr>
        <w:rPr>
          <w:rStyle w:val="a7"/>
        </w:rPr>
      </w:pPr>
    </w:p>
    <w:p w:rsidR="00FB13D7" w:rsidRPr="001769F0" w:rsidRDefault="00FB13D7" w:rsidP="00FB13D7">
      <w:pPr>
        <w:rPr>
          <w:rStyle w:val="a7"/>
        </w:rPr>
      </w:pPr>
      <w:r w:rsidRPr="001769F0">
        <w:rPr>
          <w:rStyle w:val="a7"/>
        </w:rPr>
        <w:t>1</w:t>
      </w:r>
      <w:r>
        <w:rPr>
          <w:rStyle w:val="a7"/>
        </w:rPr>
        <w:t>2</w:t>
      </w:r>
      <w:r w:rsidRPr="001769F0">
        <w:rPr>
          <w:rStyle w:val="a7"/>
        </w:rPr>
        <w:t>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B13D7" w:rsidRPr="00EE60F5" w:rsidTr="00EE60F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13D7" w:rsidRPr="00EE60F5" w:rsidRDefault="00EE60F5" w:rsidP="002C54B9">
            <w:pPr>
              <w:pStyle w:val="a8"/>
            </w:pPr>
            <w:r w:rsidRPr="00EE60F5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B13D7" w:rsidRPr="00EE60F5" w:rsidRDefault="00FB13D7" w:rsidP="002C54B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13D7" w:rsidRPr="00EE60F5" w:rsidRDefault="00EE60F5" w:rsidP="002C54B9">
            <w:pPr>
              <w:pStyle w:val="a8"/>
            </w:pPr>
            <w:r w:rsidRPr="00EE60F5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B13D7" w:rsidRPr="00EE60F5" w:rsidRDefault="00FB13D7" w:rsidP="002C54B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13D7" w:rsidRPr="00EE60F5" w:rsidRDefault="00FB13D7" w:rsidP="002C54B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B13D7" w:rsidRPr="00EE60F5" w:rsidRDefault="00FB13D7" w:rsidP="002C54B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13D7" w:rsidRPr="00EE60F5" w:rsidRDefault="00EE60F5" w:rsidP="002C54B9">
            <w:pPr>
              <w:pStyle w:val="a8"/>
            </w:pPr>
            <w:r w:rsidRPr="00EE60F5">
              <w:t>Пугачева Елена Александровна</w:t>
            </w:r>
          </w:p>
        </w:tc>
      </w:tr>
      <w:tr w:rsidR="00FB13D7" w:rsidRPr="00EE60F5" w:rsidTr="00EE60F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FB13D7" w:rsidRPr="00EE60F5" w:rsidRDefault="00EE60F5" w:rsidP="002C54B9">
            <w:pPr>
              <w:pStyle w:val="a8"/>
              <w:rPr>
                <w:b/>
                <w:vertAlign w:val="superscript"/>
              </w:rPr>
            </w:pPr>
            <w:r w:rsidRPr="00EE60F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FB13D7" w:rsidRPr="00EE60F5" w:rsidRDefault="00FB13D7" w:rsidP="002C54B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FB13D7" w:rsidRPr="00EE60F5" w:rsidRDefault="00EE60F5" w:rsidP="002C54B9">
            <w:pPr>
              <w:pStyle w:val="a8"/>
              <w:rPr>
                <w:b/>
                <w:vertAlign w:val="superscript"/>
              </w:rPr>
            </w:pPr>
            <w:r w:rsidRPr="00EE60F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FB13D7" w:rsidRPr="00EE60F5" w:rsidRDefault="00FB13D7" w:rsidP="002C54B9">
            <w:pPr>
              <w:pStyle w:val="a8"/>
              <w:rPr>
                <w:b/>
                <w:vertAlign w:val="superscript"/>
              </w:rPr>
            </w:pPr>
            <w:bookmarkStart w:id="37" w:name="fio_users"/>
            <w:bookmarkEnd w:id="3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FB13D7" w:rsidRPr="00EE60F5" w:rsidRDefault="00EE60F5" w:rsidP="002C54B9">
            <w:pPr>
              <w:pStyle w:val="a8"/>
              <w:rPr>
                <w:b/>
                <w:vertAlign w:val="superscript"/>
              </w:rPr>
            </w:pPr>
            <w:r w:rsidRPr="00EE60F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B13D7" w:rsidRPr="00EE60F5" w:rsidRDefault="00FB13D7" w:rsidP="002C54B9">
            <w:pPr>
              <w:pStyle w:val="a8"/>
              <w:rPr>
                <w:b/>
                <w:vertAlign w:val="superscript"/>
              </w:rPr>
            </w:pPr>
            <w:bookmarkStart w:id="38" w:name="fio_users2"/>
            <w:bookmarkEnd w:id="3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FB13D7" w:rsidRPr="00EE60F5" w:rsidRDefault="00EE60F5" w:rsidP="002C54B9">
            <w:pPr>
              <w:pStyle w:val="a8"/>
              <w:rPr>
                <w:b/>
                <w:vertAlign w:val="superscript"/>
              </w:rPr>
            </w:pPr>
            <w:r w:rsidRPr="00EE60F5">
              <w:rPr>
                <w:vertAlign w:val="superscript"/>
              </w:rPr>
              <w:t>(Ф.И.О.)</w:t>
            </w:r>
          </w:p>
        </w:tc>
      </w:tr>
    </w:tbl>
    <w:p w:rsidR="007D1852" w:rsidRPr="00FB13D7" w:rsidRDefault="007D1852" w:rsidP="00AD5731">
      <w:pPr>
        <w:spacing w:before="120"/>
      </w:pPr>
    </w:p>
    <w:sectPr w:rsidR="007D1852" w:rsidRPr="00FB13D7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439" w:rsidRDefault="00E54439" w:rsidP="0076042D">
      <w:pPr>
        <w:pStyle w:val="a9"/>
      </w:pPr>
      <w:r>
        <w:separator/>
      </w:r>
    </w:p>
  </w:endnote>
  <w:endnote w:type="continuationSeparator" w:id="0">
    <w:p w:rsidR="00E54439" w:rsidRDefault="00E54439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D41" w:rsidRDefault="00974D4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1F6C5D" w:rsidTr="008E7378">
      <w:tc>
        <w:tcPr>
          <w:tcW w:w="4821" w:type="dxa"/>
          <w:shd w:val="clear" w:color="auto" w:fill="auto"/>
        </w:tcPr>
        <w:p w:rsidR="001F6C5D" w:rsidRPr="00A931EB" w:rsidRDefault="00344C9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50- Х - 2327/2020/СОУТ</w:t>
          </w:r>
        </w:p>
      </w:tc>
      <w:tc>
        <w:tcPr>
          <w:tcW w:w="784" w:type="dxa"/>
          <w:shd w:val="clear" w:color="auto" w:fill="auto"/>
        </w:tcPr>
        <w:p w:rsidR="001F6C5D" w:rsidRPr="00A931EB" w:rsidRDefault="001F6C5D" w:rsidP="00A931EB">
          <w:pPr>
            <w:jc w:val="center"/>
            <w:rPr>
              <w:sz w:val="20"/>
              <w:szCs w:val="20"/>
            </w:rPr>
          </w:pPr>
          <w:bookmarkStart w:id="39" w:name="kolontitul2"/>
          <w:bookmarkEnd w:id="39"/>
        </w:p>
      </w:tc>
      <w:tc>
        <w:tcPr>
          <w:tcW w:w="4815" w:type="dxa"/>
          <w:shd w:val="clear" w:color="auto" w:fill="auto"/>
        </w:tcPr>
        <w:p w:rsidR="001F6C5D" w:rsidRPr="00A931EB" w:rsidRDefault="001F6C5D" w:rsidP="00A931EB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A931EB">
            <w:rPr>
              <w:rStyle w:val="ae"/>
              <w:sz w:val="20"/>
              <w:szCs w:val="20"/>
            </w:rPr>
            <w:t xml:space="preserve">Стр. </w:t>
          </w:r>
          <w:r w:rsidRPr="00A931EB">
            <w:rPr>
              <w:rStyle w:val="ae"/>
              <w:sz w:val="20"/>
              <w:szCs w:val="20"/>
            </w:rPr>
            <w:fldChar w:fldCharType="begin"/>
          </w:r>
          <w:r w:rsidRPr="00A931EB">
            <w:rPr>
              <w:rStyle w:val="ae"/>
              <w:sz w:val="20"/>
              <w:szCs w:val="20"/>
            </w:rPr>
            <w:instrText xml:space="preserve">PAGE  </w:instrText>
          </w:r>
          <w:r w:rsidRPr="00A931EB">
            <w:rPr>
              <w:rStyle w:val="ae"/>
              <w:sz w:val="20"/>
              <w:szCs w:val="20"/>
            </w:rPr>
            <w:fldChar w:fldCharType="separate"/>
          </w:r>
          <w:r w:rsidR="00705D4A">
            <w:rPr>
              <w:rStyle w:val="ae"/>
              <w:noProof/>
              <w:sz w:val="20"/>
              <w:szCs w:val="20"/>
            </w:rPr>
            <w:t>2</w:t>
          </w:r>
          <w:r w:rsidRPr="00A931EB">
            <w:rPr>
              <w:rStyle w:val="ae"/>
              <w:sz w:val="20"/>
              <w:szCs w:val="20"/>
            </w:rPr>
            <w:fldChar w:fldCharType="end"/>
          </w:r>
          <w:r w:rsidRPr="00A931EB">
            <w:rPr>
              <w:rStyle w:val="ae"/>
              <w:sz w:val="20"/>
              <w:szCs w:val="20"/>
            </w:rPr>
            <w:t xml:space="preserve"> из </w:t>
          </w:r>
          <w:r w:rsidRPr="00A931EB">
            <w:rPr>
              <w:rStyle w:val="ae"/>
              <w:sz w:val="20"/>
              <w:szCs w:val="20"/>
            </w:rPr>
            <w:fldChar w:fldCharType="begin"/>
          </w:r>
          <w:r w:rsidRPr="00A931EB">
            <w:rPr>
              <w:rStyle w:val="ae"/>
              <w:sz w:val="20"/>
              <w:szCs w:val="20"/>
            </w:rPr>
            <w:instrText xml:space="preserve"> </w:instrText>
          </w:r>
          <w:r w:rsidRPr="00A931EB">
            <w:rPr>
              <w:rStyle w:val="ae"/>
              <w:sz w:val="20"/>
              <w:szCs w:val="20"/>
              <w:lang w:val="en-US"/>
            </w:rPr>
            <w:instrText>SECTION</w:instrText>
          </w:r>
          <w:r w:rsidRPr="00A931EB">
            <w:rPr>
              <w:rStyle w:val="ae"/>
              <w:sz w:val="20"/>
              <w:szCs w:val="20"/>
            </w:rPr>
            <w:instrText xml:space="preserve">PAGES   \* MERGEFORMAT </w:instrText>
          </w:r>
          <w:r w:rsidRPr="00A931EB">
            <w:rPr>
              <w:rStyle w:val="ae"/>
              <w:sz w:val="20"/>
              <w:szCs w:val="20"/>
            </w:rPr>
            <w:fldChar w:fldCharType="separate"/>
          </w:r>
          <w:r w:rsidR="00705D4A" w:rsidRPr="00705D4A">
            <w:rPr>
              <w:rStyle w:val="ae"/>
              <w:noProof/>
              <w:sz w:val="20"/>
            </w:rPr>
            <w:t>3</w:t>
          </w:r>
          <w:r w:rsidRPr="00A931EB">
            <w:rPr>
              <w:rStyle w:val="ae"/>
              <w:sz w:val="20"/>
              <w:szCs w:val="20"/>
            </w:rPr>
            <w:fldChar w:fldCharType="end"/>
          </w:r>
          <w:r w:rsidRPr="00A931EB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FB13D7" w:rsidRDefault="00FB13D7" w:rsidP="00FB13D7">
    <w:pPr>
      <w:pStyle w:val="ac"/>
      <w:jc w:val="center"/>
      <w:rPr>
        <w:sz w:val="16"/>
        <w:szCs w:val="16"/>
      </w:rPr>
    </w:pPr>
    <w:r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1F6C5D" w:rsidRDefault="00FB13D7" w:rsidP="00FB13D7">
    <w:pPr>
      <w:pStyle w:val="ac"/>
      <w:jc w:val="center"/>
    </w:pPr>
    <w:r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D41" w:rsidRDefault="00974D4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439" w:rsidRDefault="00E54439" w:rsidP="0076042D">
      <w:pPr>
        <w:pStyle w:val="a9"/>
      </w:pPr>
      <w:r>
        <w:separator/>
      </w:r>
    </w:p>
  </w:footnote>
  <w:footnote w:type="continuationSeparator" w:id="0">
    <w:p w:rsidR="00E54439" w:rsidRDefault="00E54439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D41" w:rsidRDefault="00974D4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D41" w:rsidRDefault="00974D41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D41" w:rsidRDefault="00974D41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Обслуживающий персонал, МБОУ «Оленевская средняя школа», с. Оленевка, ул. Ленина, 39"/>
    <w:docVar w:name="class" w:val="2"/>
    <w:docVar w:name="close_doc_flag" w:val="0"/>
    <w:docVar w:name="co_classes" w:val="   "/>
    <w:docVar w:name="codeok" w:val=" 13786 "/>
    <w:docVar w:name="codeok " w:val="    "/>
    <w:docVar w:name="col18" w:val=" 0 "/>
    <w:docVar w:name="colrab" w:val=" 4 "/>
    <w:docVar w:name="colrab_anal" w:val=" 4 "/>
    <w:docVar w:name="colraball" w:val="    "/>
    <w:docVar w:name="colwom" w:val=" 0 "/>
    <w:docVar w:name="D_dog" w:val="17.09.2020"/>
    <w:docVar w:name="D_prikaz" w:val="17.09.2020"/>
    <w:docVar w:name="dop_info" w:val="  "/>
    <w:docVar w:name="exp_guids" w:val="77E2AAB61B2B4490A3514C4F9E7829AD@184-544-112 73"/>
    <w:docVar w:name="exp_snils" w:val="77E2AAB61B2B4490A3514C4F9E7829AD@184-544-112 73"/>
    <w:docVar w:name="fac_name" w:val="Химический"/>
    <w:docVar w:name="fac_name2" w:val="Химический"/>
    <w:docVar w:name="facid" w:val="1"/>
    <w:docVar w:name="fact_adr" w:val="   "/>
    <w:docVar w:name="factor_guid" w:val="E804ABB9F1FB479D9FC1BD43F0B8A08C"/>
    <w:docVar w:name="fill_date" w:val="26.11.2020"/>
    <w:docVar w:name="footer_num" w:val="Протокол № 50- Х - 2327/2020/СОУТ"/>
    <w:docVar w:name="him_result" w:val="Проверочная информация для расчета эффекта суммации:_x000d_Котельная (Печь):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50- Х - 2327/2020/СОУТ"/>
    <w:docVar w:name="oborud" w:val=" Печь "/>
    <w:docVar w:name="org_code" w:val=" "/>
    <w:docVar w:name="org_id" w:val="1"/>
    <w:docVar w:name="org_member_fio" w:val=" "/>
    <w:docVar w:name="org_member_state" w:val=" "/>
    <w:docVar w:name="os2_bm" w:val="1"/>
    <w:docVar w:name="os2_zone" w:val="Котельная (Печь)"/>
    <w:docVar w:name="pers_guids" w:val="507BA3E80F584F6BAA13FCE38DDBAB8F@114-413-554 14"/>
    <w:docVar w:name="pers_snils" w:val="507BA3E80F584F6BAA13FCE38DDBAB8F@114-413-554 14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53F6FA7CF3A54EA9AF31B82A0C8DB3F6"/>
    <w:docVar w:name="rm_id" w:val="49"/>
    <w:docVar w:name="rm_name" w:val=" Кочегар, 3 разряд "/>
    <w:docVar w:name="rm_number" w:val=" 50"/>
    <w:docVar w:name="si_guids" w:val="3DCE4537BC3C4B93B516398EDB5A5FD4@472.4@17.02.2020@16.02.2021~A76FC840295348FD8D6CFFA69ED7343C@0230@26.10.2020@25.10.2021~D9944DB49D5148E8A534127DC23AB74A@партия 25-2-5 @02.07.2020@01.01.2022"/>
    <w:docVar w:name="si_guids_os" w:val="740106B077E44AE989BABD2DD1AAB250@143315@04.06.2019@03.06.2021"/>
    <w:docVar w:name="sign_date" w:val="26.11.2020"/>
    <w:docVar w:name="struct_info" w:val="    "/>
    <w:docVar w:name="template" w:val="him_prg_sout.dot"/>
    <w:docVar w:name="test_date" w:val="   "/>
    <w:docVar w:name="timesmena" w:val="720"/>
    <w:docVar w:name="tools" w:val=" Твердое топливо "/>
    <w:docVar w:name="version" w:val="51"/>
    <w:docVar w:name="zona_name" w:val="Котельная (Печь)"/>
    <w:docVar w:name="zona_time" w:val="80"/>
  </w:docVars>
  <w:rsids>
    <w:rsidRoot w:val="00E54439"/>
    <w:rsid w:val="00004C80"/>
    <w:rsid w:val="000118D0"/>
    <w:rsid w:val="00025683"/>
    <w:rsid w:val="00046815"/>
    <w:rsid w:val="000513FA"/>
    <w:rsid w:val="0005566C"/>
    <w:rsid w:val="000D1F5B"/>
    <w:rsid w:val="000E6D07"/>
    <w:rsid w:val="00110025"/>
    <w:rsid w:val="001429B1"/>
    <w:rsid w:val="001607C8"/>
    <w:rsid w:val="001E7389"/>
    <w:rsid w:val="001F4D8D"/>
    <w:rsid w:val="001F6C5D"/>
    <w:rsid w:val="0021150C"/>
    <w:rsid w:val="00234932"/>
    <w:rsid w:val="002A167D"/>
    <w:rsid w:val="002C54B9"/>
    <w:rsid w:val="002E55C6"/>
    <w:rsid w:val="00305B2F"/>
    <w:rsid w:val="00344C98"/>
    <w:rsid w:val="00367816"/>
    <w:rsid w:val="00386A9F"/>
    <w:rsid w:val="003876C3"/>
    <w:rsid w:val="003C24DB"/>
    <w:rsid w:val="003F067B"/>
    <w:rsid w:val="00402CAC"/>
    <w:rsid w:val="00441412"/>
    <w:rsid w:val="00444410"/>
    <w:rsid w:val="004626EF"/>
    <w:rsid w:val="004A47AD"/>
    <w:rsid w:val="004C4DB2"/>
    <w:rsid w:val="004D2EC6"/>
    <w:rsid w:val="004F0D6B"/>
    <w:rsid w:val="00563B55"/>
    <w:rsid w:val="00563E94"/>
    <w:rsid w:val="005717AC"/>
    <w:rsid w:val="00576095"/>
    <w:rsid w:val="00595E5B"/>
    <w:rsid w:val="005A3A36"/>
    <w:rsid w:val="005B466C"/>
    <w:rsid w:val="005B7FE8"/>
    <w:rsid w:val="005C0A9A"/>
    <w:rsid w:val="0063641C"/>
    <w:rsid w:val="0065132A"/>
    <w:rsid w:val="0069682B"/>
    <w:rsid w:val="006C28B3"/>
    <w:rsid w:val="007049EB"/>
    <w:rsid w:val="00705D4A"/>
    <w:rsid w:val="00710271"/>
    <w:rsid w:val="00717C9F"/>
    <w:rsid w:val="00736304"/>
    <w:rsid w:val="007450DD"/>
    <w:rsid w:val="0076042D"/>
    <w:rsid w:val="007D1852"/>
    <w:rsid w:val="007D2CEA"/>
    <w:rsid w:val="00825D65"/>
    <w:rsid w:val="00876172"/>
    <w:rsid w:val="00883461"/>
    <w:rsid w:val="008E68DE"/>
    <w:rsid w:val="008E7378"/>
    <w:rsid w:val="0090588D"/>
    <w:rsid w:val="0092778A"/>
    <w:rsid w:val="009534CE"/>
    <w:rsid w:val="00974D41"/>
    <w:rsid w:val="00A12349"/>
    <w:rsid w:val="00A5747D"/>
    <w:rsid w:val="00A91908"/>
    <w:rsid w:val="00A931EB"/>
    <w:rsid w:val="00AA4551"/>
    <w:rsid w:val="00AD14A4"/>
    <w:rsid w:val="00AD5731"/>
    <w:rsid w:val="00AD7C32"/>
    <w:rsid w:val="00AF796F"/>
    <w:rsid w:val="00BA5029"/>
    <w:rsid w:val="00BB5B31"/>
    <w:rsid w:val="00BC2F3C"/>
    <w:rsid w:val="00C02721"/>
    <w:rsid w:val="00C2025C"/>
    <w:rsid w:val="00C307DE"/>
    <w:rsid w:val="00CE3307"/>
    <w:rsid w:val="00D03362"/>
    <w:rsid w:val="00D76DF8"/>
    <w:rsid w:val="00DB5302"/>
    <w:rsid w:val="00DD6B1F"/>
    <w:rsid w:val="00DE1E39"/>
    <w:rsid w:val="00E124F4"/>
    <w:rsid w:val="00E36337"/>
    <w:rsid w:val="00E54439"/>
    <w:rsid w:val="00E949E1"/>
    <w:rsid w:val="00EB72AD"/>
    <w:rsid w:val="00EC37A1"/>
    <w:rsid w:val="00EE60F5"/>
    <w:rsid w:val="00EF6C29"/>
    <w:rsid w:val="00EF70A1"/>
    <w:rsid w:val="00F022B1"/>
    <w:rsid w:val="00F55AAD"/>
    <w:rsid w:val="00F55AE4"/>
    <w:rsid w:val="00F76072"/>
    <w:rsid w:val="00FB001B"/>
    <w:rsid w:val="00FB13D7"/>
    <w:rsid w:val="00FD2BA8"/>
    <w:rsid w:val="00FF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5:chartTrackingRefBased/>
  <w15:docId w15:val="{D605E53F-8E65-47FA-B50A-9A60B1E10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locked/>
    <w:rsid w:val="00FB13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</Template>
  <TotalTime>1</TotalTime>
  <Pages>3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8</cp:revision>
  <dcterms:created xsi:type="dcterms:W3CDTF">2020-11-20T09:27:00Z</dcterms:created>
  <dcterms:modified xsi:type="dcterms:W3CDTF">2020-11-26T13:42:00Z</dcterms:modified>
</cp:coreProperties>
</file>